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DE82A" w14:textId="77777777" w:rsidR="00836320" w:rsidRDefault="00836320" w:rsidP="008363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THORNE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F4089A5" w14:textId="77777777" w:rsidR="00836320" w:rsidRDefault="00836320" w:rsidP="008363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29ED587B" w14:textId="77777777" w:rsidR="00836320" w:rsidRDefault="00836320" w:rsidP="008363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6842D9" w14:textId="77777777" w:rsidR="00836320" w:rsidRDefault="00836320" w:rsidP="008363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D94257" w14:textId="77777777" w:rsidR="00836320" w:rsidRDefault="00836320" w:rsidP="00836320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4D2F6B3" w14:textId="77777777" w:rsidR="00836320" w:rsidRDefault="00836320" w:rsidP="0083632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C4EE480" w14:textId="77777777" w:rsidR="00836320" w:rsidRDefault="00836320" w:rsidP="0083632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9A0FA88" w14:textId="77777777" w:rsidR="00836320" w:rsidRDefault="00836320" w:rsidP="008363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B8334F" w14:textId="77777777" w:rsidR="00836320" w:rsidRDefault="00836320" w:rsidP="008363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9539F0" w14:textId="77777777" w:rsidR="00836320" w:rsidRDefault="00836320" w:rsidP="008363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2021</w:t>
      </w:r>
    </w:p>
    <w:p w14:paraId="434A673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72283" w14:textId="77777777" w:rsidR="00836320" w:rsidRDefault="00836320" w:rsidP="009139A6">
      <w:r>
        <w:separator/>
      </w:r>
    </w:p>
  </w:endnote>
  <w:endnote w:type="continuationSeparator" w:id="0">
    <w:p w14:paraId="6F2F682A" w14:textId="77777777" w:rsidR="00836320" w:rsidRDefault="008363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11E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645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D9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66094" w14:textId="77777777" w:rsidR="00836320" w:rsidRDefault="00836320" w:rsidP="009139A6">
      <w:r>
        <w:separator/>
      </w:r>
    </w:p>
  </w:footnote>
  <w:footnote w:type="continuationSeparator" w:id="0">
    <w:p w14:paraId="05E145BA" w14:textId="77777777" w:rsidR="00836320" w:rsidRDefault="008363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00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CF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238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320"/>
    <w:rsid w:val="000666E0"/>
    <w:rsid w:val="002510B7"/>
    <w:rsid w:val="005C130B"/>
    <w:rsid w:val="00826F5C"/>
    <w:rsid w:val="0083632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F8687"/>
  <w15:chartTrackingRefBased/>
  <w15:docId w15:val="{C7761EA0-1B31-4176-A781-32C57214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2022-01-30T17:37:00Z</dcterms:created>
  <dcterms:modified xsi:type="dcterms:W3CDTF">2022-01-30T17:37:00Z</dcterms:modified>
</cp:coreProperties>
</file>